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4BEB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0B5A7950" w14:textId="77777777" w:rsidTr="00774337">
        <w:tc>
          <w:tcPr>
            <w:tcW w:w="9060" w:type="dxa"/>
          </w:tcPr>
          <w:p w14:paraId="4094ACB9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22B30AED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49B6F825" w14:textId="77777777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</w:p>
        </w:tc>
      </w:tr>
    </w:tbl>
    <w:p w14:paraId="28ECABAF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14:paraId="7B4FF7EB" w14:textId="77777777" w:rsidTr="00774337">
        <w:tc>
          <w:tcPr>
            <w:tcW w:w="9062" w:type="dxa"/>
            <w:shd w:val="clear" w:color="auto" w:fill="F2F2F2"/>
          </w:tcPr>
          <w:p w14:paraId="1A832634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14:paraId="345D5343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14:paraId="488FFC2A" w14:textId="77777777" w:rsidTr="00774337">
        <w:tc>
          <w:tcPr>
            <w:tcW w:w="9062" w:type="dxa"/>
          </w:tcPr>
          <w:p w14:paraId="45E6F69F" w14:textId="77777777" w:rsidR="009B73C9" w:rsidRPr="00774337" w:rsidRDefault="00030D59" w:rsidP="00373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240" w:lineRule="auto"/>
              <w:rPr>
                <w:sz w:val="36"/>
                <w:szCs w:val="36"/>
              </w:rPr>
            </w:pPr>
            <w:r w:rsidRPr="00973459">
              <w:rPr>
                <w:rFonts w:asciiTheme="minorHAnsi" w:eastAsia="Times New Roman" w:hAnsiTheme="minorHAnsi" w:cs="Courier New"/>
                <w:sz w:val="24"/>
                <w:szCs w:val="24"/>
                <w:rtl/>
                <w:lang w:eastAsia="fr-FR"/>
              </w:rPr>
              <w:t xml:space="preserve">علم الأحياء الدقيقة الصناعية </w:t>
            </w:r>
          </w:p>
        </w:tc>
      </w:tr>
    </w:tbl>
    <w:p w14:paraId="56C9BF42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1057"/>
        <w:gridCol w:w="985"/>
        <w:gridCol w:w="161"/>
      </w:tblGrid>
      <w:tr w:rsidR="008A5F23" w:rsidRPr="00774337" w14:paraId="2D6B6F6A" w14:textId="77777777" w:rsidTr="0045452F">
        <w:trPr>
          <w:gridAfter w:val="1"/>
          <w:wAfter w:w="161" w:type="dxa"/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4BB2550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5019" w:type="dxa"/>
            <w:gridSpan w:val="4"/>
            <w:shd w:val="clear" w:color="auto" w:fill="F2F2F2"/>
            <w:vAlign w:val="center"/>
          </w:tcPr>
          <w:p w14:paraId="6A933BD6" w14:textId="77777777" w:rsidR="00770375" w:rsidRPr="00273249" w:rsidRDefault="00273249" w:rsidP="0036605F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273249">
              <w:rPr>
                <w:rFonts w:asciiTheme="minorHAnsi" w:hAnsiTheme="minorHAnsi"/>
                <w:b/>
                <w:bCs/>
                <w:rtl/>
              </w:rPr>
              <w:t>ننصيب عائشة</w:t>
            </w:r>
          </w:p>
        </w:tc>
      </w:tr>
      <w:tr w:rsidR="008A5F23" w:rsidRPr="00774337" w14:paraId="51B880E1" w14:textId="77777777" w:rsidTr="0045452F">
        <w:trPr>
          <w:gridAfter w:val="1"/>
          <w:wAfter w:w="161" w:type="dxa"/>
        </w:trPr>
        <w:tc>
          <w:tcPr>
            <w:tcW w:w="4106" w:type="dxa"/>
            <w:gridSpan w:val="2"/>
            <w:vMerge/>
            <w:shd w:val="clear" w:color="auto" w:fill="F2F2F2"/>
          </w:tcPr>
          <w:p w14:paraId="0D9DF3DA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019" w:type="dxa"/>
            <w:gridSpan w:val="4"/>
            <w:shd w:val="clear" w:color="auto" w:fill="F2F2F2"/>
          </w:tcPr>
          <w:p w14:paraId="7FA0AA77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030D59" w:rsidRPr="00774337" w14:paraId="380B08F8" w14:textId="77777777" w:rsidTr="0045452F">
        <w:trPr>
          <w:gridAfter w:val="1"/>
          <w:wAfter w:w="161" w:type="dxa"/>
        </w:trPr>
        <w:tc>
          <w:tcPr>
            <w:tcW w:w="1519" w:type="dxa"/>
            <w:shd w:val="clear" w:color="auto" w:fill="F2F2F2"/>
          </w:tcPr>
          <w:p w14:paraId="2E351613" w14:textId="77777777" w:rsidR="00030D59" w:rsidRPr="00774337" w:rsidRDefault="00030D59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459CA4AE" w14:textId="77777777" w:rsidR="00030D59" w:rsidRPr="00774337" w:rsidRDefault="00030D59" w:rsidP="00774337">
            <w:pPr>
              <w:spacing w:after="0" w:line="240" w:lineRule="auto"/>
              <w:rPr>
                <w:sz w:val="16"/>
                <w:szCs w:val="16"/>
              </w:rPr>
            </w:pPr>
            <w:r w:rsidRPr="003B71EB">
              <w:t>a.nancib@univ-setid.dz</w:t>
            </w:r>
          </w:p>
        </w:tc>
        <w:tc>
          <w:tcPr>
            <w:tcW w:w="1433" w:type="dxa"/>
            <w:shd w:val="clear" w:color="auto" w:fill="F2F2F2"/>
          </w:tcPr>
          <w:p w14:paraId="25666F85" w14:textId="77777777" w:rsidR="00030D59" w:rsidRPr="00774337" w:rsidRDefault="00030D59" w:rsidP="00155901">
            <w:pPr>
              <w:spacing w:after="0" w:line="240" w:lineRule="auto"/>
            </w:pPr>
          </w:p>
        </w:tc>
        <w:tc>
          <w:tcPr>
            <w:tcW w:w="1544" w:type="dxa"/>
          </w:tcPr>
          <w:p w14:paraId="65D0FFA8" w14:textId="77777777" w:rsidR="00030D59" w:rsidRPr="00774337" w:rsidRDefault="00373695" w:rsidP="00155901">
            <w:pPr>
              <w:spacing w:after="0" w:line="240" w:lineRule="auto"/>
              <w:jc w:val="right"/>
            </w:pPr>
            <w:r>
              <w:t xml:space="preserve"> 14</w:t>
            </w:r>
          </w:p>
        </w:tc>
        <w:tc>
          <w:tcPr>
            <w:tcW w:w="2042" w:type="dxa"/>
            <w:gridSpan w:val="2"/>
            <w:shd w:val="clear" w:color="auto" w:fill="F2F2F2"/>
          </w:tcPr>
          <w:p w14:paraId="1DECAEAB" w14:textId="77777777" w:rsidR="00373695" w:rsidRDefault="00373695" w:rsidP="00373695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الأحد</w:t>
            </w:r>
          </w:p>
          <w:p w14:paraId="1BF59969" w14:textId="77777777" w:rsidR="00030D59" w:rsidRPr="00774337" w:rsidRDefault="00030D59" w:rsidP="00C4769E">
            <w:pPr>
              <w:spacing w:after="0" w:line="240" w:lineRule="auto"/>
              <w:jc w:val="right"/>
            </w:pPr>
          </w:p>
        </w:tc>
      </w:tr>
      <w:tr w:rsidR="00030D59" w:rsidRPr="00774337" w14:paraId="51FA5835" w14:textId="77777777" w:rsidTr="0045452F">
        <w:trPr>
          <w:gridAfter w:val="1"/>
          <w:wAfter w:w="161" w:type="dxa"/>
        </w:trPr>
        <w:tc>
          <w:tcPr>
            <w:tcW w:w="1519" w:type="dxa"/>
            <w:shd w:val="clear" w:color="auto" w:fill="F2F2F2"/>
          </w:tcPr>
          <w:p w14:paraId="1A63D1EF" w14:textId="77777777" w:rsidR="00030D59" w:rsidRPr="00774337" w:rsidRDefault="00030D59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02798E60" w14:textId="77777777" w:rsidR="00030D59" w:rsidRPr="00774337" w:rsidRDefault="00030D59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C57B678" w14:textId="77777777" w:rsidR="00030D59" w:rsidRPr="00774337" w:rsidRDefault="00030D59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1BFFD8EA" w14:textId="77777777" w:rsidR="00030D59" w:rsidRPr="00774337" w:rsidRDefault="00030D59" w:rsidP="00155901">
            <w:pPr>
              <w:spacing w:after="0" w:line="240" w:lineRule="auto"/>
              <w:jc w:val="right"/>
            </w:pPr>
            <w:r>
              <w:t>11</w:t>
            </w:r>
          </w:p>
        </w:tc>
        <w:tc>
          <w:tcPr>
            <w:tcW w:w="2042" w:type="dxa"/>
            <w:gridSpan w:val="2"/>
            <w:shd w:val="clear" w:color="auto" w:fill="F2F2F2"/>
          </w:tcPr>
          <w:p w14:paraId="41313FC5" w14:textId="77777777" w:rsidR="00030D59" w:rsidRDefault="00030D59" w:rsidP="00030D59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الخميس</w:t>
            </w:r>
          </w:p>
          <w:p w14:paraId="1968510E" w14:textId="77777777" w:rsidR="00030D59" w:rsidRPr="00774337" w:rsidRDefault="00030D59" w:rsidP="00C4769E">
            <w:pPr>
              <w:spacing w:after="0" w:line="240" w:lineRule="auto"/>
              <w:jc w:val="right"/>
            </w:pPr>
          </w:p>
        </w:tc>
      </w:tr>
      <w:tr w:rsidR="00A332DF" w:rsidRPr="00774337" w14:paraId="0F459BC5" w14:textId="77777777" w:rsidTr="0045452F">
        <w:trPr>
          <w:gridAfter w:val="1"/>
          <w:wAfter w:w="161" w:type="dxa"/>
        </w:trPr>
        <w:tc>
          <w:tcPr>
            <w:tcW w:w="1519" w:type="dxa"/>
            <w:shd w:val="clear" w:color="auto" w:fill="F2F2F2"/>
          </w:tcPr>
          <w:p w14:paraId="0C16C618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60BA3C37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3A4FE58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4BBE532E" w14:textId="77777777"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1057" w:type="dxa"/>
            <w:shd w:val="clear" w:color="auto" w:fill="F2F2F2"/>
          </w:tcPr>
          <w:p w14:paraId="5F89E40D" w14:textId="77777777" w:rsidR="00A332DF" w:rsidRPr="00774337" w:rsidRDefault="00A332DF" w:rsidP="00C4769E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14:paraId="47FEA67B" w14:textId="77777777" w:rsidR="00A332DF" w:rsidRPr="00774337" w:rsidRDefault="00A332DF" w:rsidP="00C4769E">
            <w:pPr>
              <w:spacing w:after="0" w:line="240" w:lineRule="auto"/>
              <w:jc w:val="right"/>
            </w:pPr>
          </w:p>
        </w:tc>
      </w:tr>
      <w:tr w:rsidR="00A332DF" w:rsidRPr="00774337" w14:paraId="5A030062" w14:textId="77777777" w:rsidTr="0045452F">
        <w:trPr>
          <w:gridAfter w:val="1"/>
          <w:wAfter w:w="161" w:type="dxa"/>
        </w:trPr>
        <w:tc>
          <w:tcPr>
            <w:tcW w:w="1519" w:type="dxa"/>
            <w:shd w:val="clear" w:color="auto" w:fill="F2F2F2"/>
          </w:tcPr>
          <w:p w14:paraId="7C759B4C" w14:textId="77777777"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46D39E6E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3F71CA7C" w14:textId="77777777"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544" w:type="dxa"/>
          </w:tcPr>
          <w:p w14:paraId="0B71DFCD" w14:textId="77777777"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="00030D59">
              <w:t xml:space="preserve"> A19</w:t>
            </w:r>
            <w:r w:rsidRPr="00774337">
              <w:t> </w:t>
            </w:r>
          </w:p>
        </w:tc>
        <w:tc>
          <w:tcPr>
            <w:tcW w:w="1057" w:type="dxa"/>
            <w:shd w:val="clear" w:color="auto" w:fill="F2F2F2"/>
          </w:tcPr>
          <w:p w14:paraId="2AA36C67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14:paraId="5A827658" w14:textId="77777777"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  <w:tr w:rsidR="0045452F" w:rsidRPr="007D126B" w14:paraId="5AB93D26" w14:textId="77777777" w:rsidTr="0045452F">
        <w:tc>
          <w:tcPr>
            <w:tcW w:w="9286" w:type="dxa"/>
            <w:gridSpan w:val="7"/>
          </w:tcPr>
          <w:p w14:paraId="40329774" w14:textId="77777777" w:rsidR="0045452F" w:rsidRPr="0045452F" w:rsidRDefault="0045452F" w:rsidP="0045452F">
            <w:pPr>
              <w:pStyle w:val="PrformatHTML"/>
              <w:bidi/>
              <w:jc w:val="center"/>
              <w:rPr>
                <w:rFonts w:asciiTheme="minorBidi" w:hAnsiTheme="minorBidi" w:cstheme="minorBidi"/>
                <w:sz w:val="36"/>
                <w:szCs w:val="36"/>
              </w:rPr>
            </w:pPr>
          </w:p>
          <w:p w14:paraId="6FE90D89" w14:textId="77777777" w:rsidR="0045452F" w:rsidRPr="0045452F" w:rsidRDefault="0045452F" w:rsidP="0045452F">
            <w:pPr>
              <w:pStyle w:val="PrformatHTML"/>
              <w:bidi/>
              <w:jc w:val="center"/>
            </w:pPr>
          </w:p>
        </w:tc>
      </w:tr>
    </w:tbl>
    <w:p w14:paraId="0F6BC8BA" w14:textId="77777777" w:rsidR="0045452F" w:rsidRDefault="0045452F" w:rsidP="0045452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45452F" w:rsidRPr="00774337" w14:paraId="5C4BA12A" w14:textId="77777777" w:rsidTr="00F27560">
        <w:tc>
          <w:tcPr>
            <w:tcW w:w="5000" w:type="pct"/>
            <w:gridSpan w:val="8"/>
          </w:tcPr>
          <w:p w14:paraId="35004CF4" w14:textId="77777777" w:rsidR="0045452F" w:rsidRPr="0045452F" w:rsidRDefault="0045452F" w:rsidP="0045452F">
            <w:pPr>
              <w:pStyle w:val="PrformatHTML"/>
              <w:bidi/>
              <w:jc w:val="center"/>
              <w:rPr>
                <w:rFonts w:asciiTheme="minorBidi" w:hAnsiTheme="minorBidi" w:cstheme="minorBidi"/>
                <w:sz w:val="36"/>
                <w:szCs w:val="36"/>
              </w:rPr>
            </w:pPr>
            <w:r w:rsidRPr="0045452F">
              <w:rPr>
                <w:rStyle w:val="y2iqfc"/>
                <w:rFonts w:asciiTheme="minorBidi" w:hAnsiTheme="minorBidi" w:cstheme="minorBidi"/>
                <w:sz w:val="36"/>
                <w:szCs w:val="36"/>
                <w:rtl/>
              </w:rPr>
              <w:t>أعمال تطبيقية</w:t>
            </w:r>
          </w:p>
          <w:p w14:paraId="67950E1F" w14:textId="77777777" w:rsidR="0045452F" w:rsidRPr="00155901" w:rsidRDefault="0045452F" w:rsidP="0045452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 xml:space="preserve"> 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45452F" w:rsidRPr="00774337" w14:paraId="2EE890A7" w14:textId="77777777" w:rsidTr="00F27560">
        <w:tc>
          <w:tcPr>
            <w:tcW w:w="1295" w:type="pct"/>
            <w:vMerge w:val="restart"/>
            <w:shd w:val="clear" w:color="auto" w:fill="D9D9D9"/>
          </w:tcPr>
          <w:p w14:paraId="5C72A34B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34EF68B0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F8FE5C0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2E6DF156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AD02A03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45452F" w:rsidRPr="00774337" w14:paraId="3802CDD2" w14:textId="77777777" w:rsidTr="00F27560">
        <w:tc>
          <w:tcPr>
            <w:tcW w:w="1295" w:type="pct"/>
            <w:vMerge/>
            <w:shd w:val="clear" w:color="auto" w:fill="D9D9D9"/>
          </w:tcPr>
          <w:p w14:paraId="2B022F29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DD7FF3B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32672AEA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AE61A7D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8931231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D2DA10B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A87E229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59FC1D74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45452F" w:rsidRPr="00774337" w14:paraId="4700314B" w14:textId="77777777" w:rsidTr="00F27560">
        <w:tc>
          <w:tcPr>
            <w:tcW w:w="1295" w:type="pct"/>
          </w:tcPr>
          <w:p w14:paraId="5E9ED398" w14:textId="77777777" w:rsidR="0045452F" w:rsidRPr="00030D59" w:rsidRDefault="0045452F" w:rsidP="00F27560">
            <w:pPr>
              <w:spacing w:after="0" w:line="240" w:lineRule="auto"/>
              <w:rPr>
                <w:rFonts w:asciiTheme="minorHAnsi" w:hAnsiTheme="minorHAnsi"/>
              </w:rPr>
            </w:pPr>
            <w:r w:rsidRPr="00030D59">
              <w:rPr>
                <w:rFonts w:asciiTheme="minorHAnsi" w:hAnsiTheme="minorHAnsi"/>
                <w:rtl/>
              </w:rPr>
              <w:t>ننصيب عائشة</w:t>
            </w:r>
            <w:r w:rsidR="00D54A34" w:rsidRPr="00030D59">
              <w:rPr>
                <w:rFonts w:asciiTheme="minorHAnsi" w:hAnsiTheme="minorHAnsi"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030D59">
              <w:rPr>
                <w:rFonts w:asciiTheme="minorHAnsi" w:hAnsiTheme="minorHAnsi"/>
              </w:rPr>
              <w:instrText xml:space="preserve"> FORMTEXT </w:instrText>
            </w:r>
            <w:r w:rsidR="00D54A34" w:rsidRPr="00030D59">
              <w:rPr>
                <w:rFonts w:asciiTheme="minorHAnsi" w:hAnsiTheme="minorHAnsi"/>
              </w:rPr>
            </w:r>
            <w:r w:rsidR="00D54A34" w:rsidRPr="00030D59">
              <w:rPr>
                <w:rFonts w:asciiTheme="minorHAnsi" w:hAnsiTheme="minorHAnsi"/>
              </w:rPr>
              <w:fldChar w:fldCharType="separate"/>
            </w:r>
            <w:r w:rsidR="00D54A34" w:rsidRPr="00030D59">
              <w:rPr>
                <w:rFonts w:asciiTheme="minorHAnsi" w:hAnsiTheme="minorHAnsi"/>
              </w:rPr>
              <w:fldChar w:fldCharType="end"/>
            </w:r>
            <w:bookmarkEnd w:id="0"/>
          </w:p>
        </w:tc>
        <w:tc>
          <w:tcPr>
            <w:tcW w:w="892" w:type="pct"/>
          </w:tcPr>
          <w:p w14:paraId="0E28540D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t>A19</w:t>
            </w:r>
          </w:p>
        </w:tc>
        <w:tc>
          <w:tcPr>
            <w:tcW w:w="470" w:type="pct"/>
          </w:tcPr>
          <w:p w14:paraId="3C2D246E" w14:textId="77777777" w:rsidR="0045452F" w:rsidRPr="00774337" w:rsidRDefault="0045452F" w:rsidP="00F27560">
            <w:pPr>
              <w:spacing w:after="0" w:line="240" w:lineRule="auto"/>
            </w:pPr>
            <w:r>
              <w:t>14</w:t>
            </w:r>
          </w:p>
        </w:tc>
        <w:tc>
          <w:tcPr>
            <w:tcW w:w="469" w:type="pct"/>
          </w:tcPr>
          <w:p w14:paraId="2ADB6229" w14:textId="77777777" w:rsidR="0045452F" w:rsidRDefault="0045452F" w:rsidP="0045452F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الأحد</w:t>
            </w:r>
          </w:p>
          <w:p w14:paraId="3D517C56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7A1BC6FB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16AD7FED" w14:textId="77777777" w:rsidR="0045452F" w:rsidRPr="00774337" w:rsidRDefault="0045452F" w:rsidP="0045452F">
            <w:pPr>
              <w:spacing w:after="0" w:line="240" w:lineRule="auto"/>
            </w:pPr>
          </w:p>
        </w:tc>
        <w:tc>
          <w:tcPr>
            <w:tcW w:w="470" w:type="pct"/>
          </w:tcPr>
          <w:p w14:paraId="19115A93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49CC8B13" w14:textId="77777777" w:rsidR="0045452F" w:rsidRPr="00774337" w:rsidRDefault="0045452F" w:rsidP="00F27560">
            <w:pPr>
              <w:spacing w:after="0" w:line="240" w:lineRule="auto"/>
            </w:pPr>
          </w:p>
        </w:tc>
      </w:tr>
      <w:tr w:rsidR="0045452F" w:rsidRPr="00774337" w14:paraId="22BDA6A9" w14:textId="77777777" w:rsidTr="00F27560">
        <w:tc>
          <w:tcPr>
            <w:tcW w:w="1295" w:type="pct"/>
          </w:tcPr>
          <w:p w14:paraId="6D6FD878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892" w:type="pct"/>
          </w:tcPr>
          <w:p w14:paraId="76D065B5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3DAC32C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6A7E308B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0619423B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120E7CF8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</w:tcPr>
          <w:p w14:paraId="50DCFE06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490A1468" w14:textId="77777777" w:rsidR="0045452F" w:rsidRPr="00774337" w:rsidRDefault="0045452F" w:rsidP="00F27560">
            <w:pPr>
              <w:spacing w:after="0" w:line="240" w:lineRule="auto"/>
            </w:pPr>
          </w:p>
        </w:tc>
      </w:tr>
      <w:tr w:rsidR="0045452F" w:rsidRPr="00774337" w14:paraId="57483B13" w14:textId="77777777" w:rsidTr="00F27560">
        <w:tc>
          <w:tcPr>
            <w:tcW w:w="1295" w:type="pct"/>
          </w:tcPr>
          <w:p w14:paraId="60AF62CE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892" w:type="pct"/>
          </w:tcPr>
          <w:p w14:paraId="436E68A1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DB0C2A0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012761AD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5EDACC8A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0AE5A7CC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</w:tcPr>
          <w:p w14:paraId="2762FE00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1BB70504" w14:textId="77777777" w:rsidR="0045452F" w:rsidRPr="00774337" w:rsidRDefault="0045452F" w:rsidP="00F27560">
            <w:pPr>
              <w:spacing w:after="0" w:line="240" w:lineRule="auto"/>
            </w:pPr>
          </w:p>
        </w:tc>
      </w:tr>
      <w:tr w:rsidR="0045452F" w:rsidRPr="00774337" w14:paraId="581E4706" w14:textId="77777777" w:rsidTr="00F27560">
        <w:tc>
          <w:tcPr>
            <w:tcW w:w="1295" w:type="pct"/>
          </w:tcPr>
          <w:p w14:paraId="090F32D4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892" w:type="pct"/>
          </w:tcPr>
          <w:p w14:paraId="271DAA36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817A020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7D66C28A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6A421CF2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055D50A7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</w:tcPr>
          <w:p w14:paraId="67EBB6E3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58D40059" w14:textId="77777777" w:rsidR="0045452F" w:rsidRPr="00774337" w:rsidRDefault="0045452F" w:rsidP="00F27560">
            <w:pPr>
              <w:spacing w:after="0" w:line="240" w:lineRule="auto"/>
            </w:pPr>
          </w:p>
        </w:tc>
      </w:tr>
      <w:tr w:rsidR="0045452F" w:rsidRPr="00774337" w14:paraId="21A499E3" w14:textId="77777777" w:rsidTr="00F27560">
        <w:tc>
          <w:tcPr>
            <w:tcW w:w="1295" w:type="pct"/>
          </w:tcPr>
          <w:p w14:paraId="1C979237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892" w:type="pct"/>
          </w:tcPr>
          <w:p w14:paraId="7DD10412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6961A4D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577BEE3D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486F7413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9" w:type="pct"/>
          </w:tcPr>
          <w:p w14:paraId="76C4D58A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</w:tcPr>
          <w:p w14:paraId="78410AC3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7246CFF3" w14:textId="77777777" w:rsidR="0045452F" w:rsidRPr="00774337" w:rsidRDefault="0045452F" w:rsidP="00F27560">
            <w:pPr>
              <w:spacing w:after="0" w:line="240" w:lineRule="auto"/>
            </w:pPr>
          </w:p>
        </w:tc>
      </w:tr>
    </w:tbl>
    <w:p w14:paraId="42B04FA3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79C4C728" w14:textId="77777777" w:rsidTr="00774337">
        <w:tc>
          <w:tcPr>
            <w:tcW w:w="9060" w:type="dxa"/>
            <w:gridSpan w:val="2"/>
            <w:shd w:val="clear" w:color="auto" w:fill="F2F2F2"/>
          </w:tcPr>
          <w:p w14:paraId="00EC0692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180A1482" w14:textId="77777777" w:rsidTr="00774337">
        <w:tc>
          <w:tcPr>
            <w:tcW w:w="2547" w:type="dxa"/>
            <w:shd w:val="clear" w:color="auto" w:fill="F2F2F2"/>
          </w:tcPr>
          <w:p w14:paraId="0D194B9D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1E766B47" w14:textId="77777777" w:rsidR="00647E89" w:rsidRDefault="00647E89" w:rsidP="00647E89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السماح للطلاب باكتشاف الجوانب الرئيسية المتعلقة باستغلال الكائنات الحية الدقيقة المفيدة على مستوى الصناعة والسماح لهم بالتعرف على عمليات الإنتاج الخاصة بهم</w:t>
            </w:r>
          </w:p>
          <w:p w14:paraId="3FFE40D5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13C7B8B2" w14:textId="77777777" w:rsidTr="00774337">
        <w:tc>
          <w:tcPr>
            <w:tcW w:w="2547" w:type="dxa"/>
            <w:shd w:val="clear" w:color="auto" w:fill="F2F2F2"/>
          </w:tcPr>
          <w:p w14:paraId="55C16CA2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78715F89" w14:textId="77777777" w:rsidR="0042399D" w:rsidRDefault="00F52F13" w:rsidP="0061171B">
            <w:pPr>
              <w:pStyle w:val="PrformatHTML"/>
              <w:bidi/>
              <w:rPr>
                <w:rStyle w:val="y2iqfc"/>
                <w:rFonts w:asciiTheme="minorHAnsi" w:hAnsiTheme="minorHAnsi"/>
                <w:sz w:val="22"/>
                <w:szCs w:val="22"/>
              </w:rPr>
            </w:pPr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الوحدة التعليمية الأساسية</w:t>
            </w:r>
          </w:p>
          <w:p w14:paraId="306AFF0F" w14:textId="77777777" w:rsidR="0061171B" w:rsidRPr="0061171B" w:rsidRDefault="0061171B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7395" w:rsidRPr="00774337" w14:paraId="0F1DF79E" w14:textId="77777777" w:rsidTr="00774337">
        <w:tc>
          <w:tcPr>
            <w:tcW w:w="2547" w:type="dxa"/>
            <w:shd w:val="clear" w:color="auto" w:fill="F2F2F2"/>
          </w:tcPr>
          <w:p w14:paraId="70053AC2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محتوىموجز</w:t>
            </w:r>
          </w:p>
        </w:tc>
        <w:tc>
          <w:tcPr>
            <w:tcW w:w="6513" w:type="dxa"/>
          </w:tcPr>
          <w:p w14:paraId="13AC2A3A" w14:textId="77777777" w:rsidR="00753EC1" w:rsidRDefault="00753EC1" w:rsidP="00753EC1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>مجالات نشاط الأحياء الدقيقة الصناعية:</w:t>
            </w:r>
          </w:p>
          <w:p w14:paraId="4EDCAF63" w14:textId="77777777" w:rsidR="00753EC1" w:rsidRDefault="00753EC1" w:rsidP="00753EC1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>الكائنات الحية الدقيقة المفيدة</w:t>
            </w:r>
          </w:p>
          <w:p w14:paraId="03414B46" w14:textId="77777777" w:rsidR="00F52F13" w:rsidRPr="00753EC1" w:rsidRDefault="00753EC1" w:rsidP="00753EC1">
            <w:pPr>
              <w:pStyle w:val="PrformatHTML"/>
              <w:bidi/>
            </w:pPr>
            <w:r w:rsidRPr="00753EC1">
              <w:rPr>
                <w:rStyle w:val="hgkelc"/>
                <w:rFonts w:hint="cs"/>
                <w:rtl/>
              </w:rPr>
              <w:t>الوسط الغذائي</w:t>
            </w:r>
          </w:p>
          <w:p w14:paraId="7AF17BE4" w14:textId="77777777" w:rsidR="00753EC1" w:rsidRPr="00753EC1" w:rsidRDefault="00753EC1" w:rsidP="00753EC1">
            <w:pPr>
              <w:pStyle w:val="PrformatHTML"/>
              <w:bidi/>
              <w:rPr>
                <w:rStyle w:val="hgkelc"/>
              </w:rPr>
            </w:pPr>
            <w:r>
              <w:rPr>
                <w:rStyle w:val="y2iqfc"/>
                <w:rFonts w:hint="cs"/>
                <w:rtl/>
              </w:rPr>
              <w:t>التخمرات الصناعية</w:t>
            </w:r>
          </w:p>
          <w:p w14:paraId="1D2AD444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2C793E45" w14:textId="77777777" w:rsidTr="00774337">
        <w:tc>
          <w:tcPr>
            <w:tcW w:w="2547" w:type="dxa"/>
            <w:shd w:val="clear" w:color="auto" w:fill="F2F2F2"/>
          </w:tcPr>
          <w:p w14:paraId="0BB123BF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25B50478" w14:textId="77777777" w:rsidR="0042399D" w:rsidRPr="0061171B" w:rsidRDefault="00F52F13" w:rsidP="00753EC1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F52F13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الاعتمادات: </w:t>
            </w:r>
            <w:r w:rsidR="00753EC1">
              <w:rPr>
                <w:rStyle w:val="y2iqfc"/>
                <w:rFonts w:asciiTheme="minorHAnsi" w:hAnsiTheme="minorHAnsi"/>
                <w:sz w:val="22"/>
                <w:szCs w:val="22"/>
              </w:rPr>
              <w:t>5</w:t>
            </w:r>
          </w:p>
        </w:tc>
      </w:tr>
      <w:tr w:rsidR="00E27395" w:rsidRPr="00774337" w14:paraId="44FCB48E" w14:textId="77777777" w:rsidTr="00774337">
        <w:tc>
          <w:tcPr>
            <w:tcW w:w="2547" w:type="dxa"/>
            <w:shd w:val="clear" w:color="auto" w:fill="F2F2F2"/>
          </w:tcPr>
          <w:p w14:paraId="4256AC44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121B8652" w14:textId="77777777" w:rsidR="0042399D" w:rsidRPr="0061171B" w:rsidRDefault="00AF78E1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AF78E1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معامل: 3</w:t>
            </w:r>
          </w:p>
        </w:tc>
      </w:tr>
      <w:tr w:rsidR="00E27395" w:rsidRPr="00774337" w14:paraId="06EC8D13" w14:textId="77777777" w:rsidTr="00774337">
        <w:tc>
          <w:tcPr>
            <w:tcW w:w="2547" w:type="dxa"/>
            <w:shd w:val="clear" w:color="auto" w:fill="F2F2F2"/>
          </w:tcPr>
          <w:p w14:paraId="2DA79157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107F83B6" w14:textId="77777777" w:rsidR="0042399D" w:rsidRPr="00774337" w:rsidRDefault="00AF78E1" w:rsidP="00774337">
            <w:pPr>
              <w:spacing w:after="0" w:line="240" w:lineRule="auto"/>
            </w:pPr>
            <w:r>
              <w:t>15%</w:t>
            </w:r>
          </w:p>
        </w:tc>
      </w:tr>
      <w:tr w:rsidR="00E27395" w:rsidRPr="00774337" w14:paraId="7C081509" w14:textId="77777777" w:rsidTr="00774337">
        <w:tc>
          <w:tcPr>
            <w:tcW w:w="2547" w:type="dxa"/>
            <w:shd w:val="clear" w:color="auto" w:fill="F2F2F2"/>
          </w:tcPr>
          <w:p w14:paraId="3BECCEF8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06CCDB5C" w14:textId="77777777" w:rsidR="0042399D" w:rsidRPr="00774337" w:rsidRDefault="00AF78E1" w:rsidP="00774337">
            <w:pPr>
              <w:spacing w:after="0" w:line="240" w:lineRule="auto"/>
            </w:pPr>
            <w:r>
              <w:t>10%</w:t>
            </w:r>
          </w:p>
        </w:tc>
      </w:tr>
      <w:tr w:rsidR="00E27395" w:rsidRPr="00774337" w14:paraId="34915FD5" w14:textId="77777777" w:rsidTr="00774337">
        <w:tc>
          <w:tcPr>
            <w:tcW w:w="2547" w:type="dxa"/>
            <w:shd w:val="clear" w:color="auto" w:fill="F2F2F2"/>
          </w:tcPr>
          <w:p w14:paraId="5D1BF873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1517292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525FD38F" w14:textId="77777777" w:rsidTr="00774337">
        <w:tc>
          <w:tcPr>
            <w:tcW w:w="2547" w:type="dxa"/>
            <w:shd w:val="clear" w:color="auto" w:fill="F2F2F2"/>
          </w:tcPr>
          <w:p w14:paraId="4816327D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lastRenderedPageBreak/>
              <w:t>المهاراتالمستهدفة</w:t>
            </w:r>
          </w:p>
        </w:tc>
        <w:tc>
          <w:tcPr>
            <w:tcW w:w="6513" w:type="dxa"/>
          </w:tcPr>
          <w:p w14:paraId="169BC386" w14:textId="77777777" w:rsidR="00AF78E1" w:rsidRDefault="00AF78E1" w:rsidP="00AF78E1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 xml:space="preserve">- </w:t>
            </w:r>
            <w:r w:rsidR="00753EC1" w:rsidRPr="00753EC1">
              <w:rPr>
                <w:rStyle w:val="y2iqfc"/>
                <w:rFonts w:hint="cs"/>
                <w:rtl/>
              </w:rPr>
              <w:t>السيطرة</w:t>
            </w:r>
            <w:r w:rsidR="00753EC1" w:rsidRPr="00753EC1">
              <w:rPr>
                <w:rStyle w:val="y2iqfc"/>
                <w:rtl/>
              </w:rPr>
              <w:t xml:space="preserve"> </w:t>
            </w:r>
            <w:r w:rsidR="00753EC1" w:rsidRPr="00753EC1">
              <w:rPr>
                <w:rStyle w:val="y2iqfc"/>
                <w:rFonts w:hint="cs"/>
                <w:rtl/>
              </w:rPr>
              <w:t>على</w:t>
            </w:r>
            <w:r w:rsidR="00753EC1" w:rsidRPr="00753EC1">
              <w:rPr>
                <w:rStyle w:val="y2iqfc"/>
                <w:rtl/>
              </w:rPr>
              <w:t xml:space="preserve">  </w:t>
            </w:r>
            <w:r w:rsidR="00753EC1" w:rsidRPr="00753EC1">
              <w:rPr>
                <w:rStyle w:val="y2iqfc"/>
                <w:rFonts w:hint="cs"/>
                <w:rtl/>
              </w:rPr>
              <w:t>نمو</w:t>
            </w:r>
            <w:r w:rsidR="00753EC1" w:rsidRPr="00753EC1">
              <w:rPr>
                <w:rStyle w:val="y2iqfc"/>
                <w:rtl/>
              </w:rPr>
              <w:t xml:space="preserve"> </w:t>
            </w:r>
            <w:r w:rsidR="00753EC1" w:rsidRPr="00753EC1">
              <w:rPr>
                <w:rStyle w:val="y2iqfc"/>
                <w:rFonts w:hint="cs"/>
                <w:rtl/>
              </w:rPr>
              <w:t>الكائنات</w:t>
            </w:r>
            <w:r w:rsidR="00753EC1" w:rsidRPr="00753EC1">
              <w:rPr>
                <w:rStyle w:val="y2iqfc"/>
                <w:rtl/>
              </w:rPr>
              <w:t xml:space="preserve"> </w:t>
            </w:r>
            <w:r w:rsidR="00753EC1" w:rsidRPr="00753EC1">
              <w:rPr>
                <w:rStyle w:val="y2iqfc"/>
                <w:rFonts w:hint="cs"/>
                <w:rtl/>
              </w:rPr>
              <w:t>الحية</w:t>
            </w:r>
            <w:r w:rsidR="00753EC1" w:rsidRPr="00753EC1">
              <w:rPr>
                <w:rStyle w:val="y2iqfc"/>
                <w:rtl/>
              </w:rPr>
              <w:t xml:space="preserve"> </w:t>
            </w:r>
            <w:r w:rsidR="00753EC1" w:rsidRPr="00753EC1">
              <w:rPr>
                <w:rStyle w:val="y2iqfc"/>
                <w:rFonts w:hint="cs"/>
                <w:rtl/>
              </w:rPr>
              <w:t>الدقيقة</w:t>
            </w:r>
          </w:p>
          <w:p w14:paraId="70A8A48C" w14:textId="77777777" w:rsidR="000A4295" w:rsidRDefault="000A4295" w:rsidP="000A4295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-</w:t>
            </w:r>
            <w:r>
              <w:rPr>
                <w:rStyle w:val="y2iqfc"/>
              </w:rPr>
              <w:t xml:space="preserve"> </w:t>
            </w:r>
            <w:r>
              <w:rPr>
                <w:rStyle w:val="y2iqfc"/>
                <w:rFonts w:hint="cs"/>
                <w:rtl/>
              </w:rPr>
              <w:t>تحسين ظروف النمو</w:t>
            </w:r>
          </w:p>
          <w:p w14:paraId="10BD89E5" w14:textId="77777777" w:rsidR="0042399D" w:rsidRPr="00774337" w:rsidRDefault="0042399D" w:rsidP="00774337">
            <w:pPr>
              <w:spacing w:after="0" w:line="240" w:lineRule="auto"/>
            </w:pPr>
          </w:p>
        </w:tc>
      </w:tr>
    </w:tbl>
    <w:p w14:paraId="4143E5B9" w14:textId="77777777" w:rsidR="00950DB8" w:rsidRDefault="00950DB8" w:rsidP="00DB1B06"/>
    <w:p w14:paraId="64D0BCB3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436"/>
        <w:gridCol w:w="982"/>
        <w:gridCol w:w="283"/>
        <w:gridCol w:w="1560"/>
        <w:gridCol w:w="283"/>
        <w:gridCol w:w="1982"/>
        <w:gridCol w:w="1158"/>
      </w:tblGrid>
      <w:tr w:rsidR="007F3496" w:rsidRPr="00774337" w14:paraId="687ACD02" w14:textId="77777777" w:rsidTr="00774337">
        <w:tc>
          <w:tcPr>
            <w:tcW w:w="9060" w:type="dxa"/>
            <w:gridSpan w:val="9"/>
            <w:shd w:val="clear" w:color="auto" w:fill="F2F2F2"/>
          </w:tcPr>
          <w:p w14:paraId="36E41EB5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</w:p>
        </w:tc>
      </w:tr>
      <w:tr w:rsidR="00595FC4" w:rsidRPr="00774337" w14:paraId="0B92BE56" w14:textId="77777777" w:rsidTr="00774337">
        <w:tc>
          <w:tcPr>
            <w:tcW w:w="9060" w:type="dxa"/>
            <w:gridSpan w:val="9"/>
            <w:shd w:val="clear" w:color="auto" w:fill="F2F2F2"/>
          </w:tcPr>
          <w:p w14:paraId="4A17BBF7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</w:p>
        </w:tc>
      </w:tr>
      <w:tr w:rsidR="00DA5C01" w:rsidRPr="00774337" w14:paraId="5709BD65" w14:textId="77777777" w:rsidTr="00973459">
        <w:tc>
          <w:tcPr>
            <w:tcW w:w="1384" w:type="dxa"/>
            <w:vAlign w:val="center"/>
          </w:tcPr>
          <w:p w14:paraId="179CA749" w14:textId="77777777" w:rsidR="00DA5C01" w:rsidRPr="00774337" w:rsidRDefault="007D5C94" w:rsidP="00774337">
            <w:pPr>
              <w:spacing w:after="0" w:line="240" w:lineRule="auto"/>
              <w:jc w:val="center"/>
            </w:pPr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تقرير</w:t>
            </w:r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</w:t>
            </w:r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العمل</w:t>
            </w:r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</w:t>
            </w:r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التطبقي</w:t>
            </w:r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FCA5E47" w14:textId="77777777" w:rsidR="00DA5C01" w:rsidRPr="00774337" w:rsidRDefault="00DA5C01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1418" w:type="dxa"/>
            <w:gridSpan w:val="2"/>
            <w:vAlign w:val="center"/>
          </w:tcPr>
          <w:p w14:paraId="418FC3ED" w14:textId="77777777" w:rsidR="00DA5C01" w:rsidRPr="00774337" w:rsidRDefault="00112B59" w:rsidP="00112B5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</w:t>
            </w:r>
            <w:r w:rsidR="00DA5C01">
              <w:rPr>
                <w:rFonts w:hint="cs"/>
                <w:rtl/>
              </w:rPr>
              <w:t>)</w:t>
            </w:r>
            <w:r w:rsidR="00DA5C01" w:rsidRPr="00774337">
              <w:t>)</w:t>
            </w:r>
          </w:p>
        </w:tc>
        <w:tc>
          <w:tcPr>
            <w:tcW w:w="2126" w:type="dxa"/>
            <w:gridSpan w:val="3"/>
            <w:vAlign w:val="center"/>
          </w:tcPr>
          <w:p w14:paraId="435C37EF" w14:textId="77777777" w:rsidR="00DA5C01" w:rsidRPr="00774337" w:rsidRDefault="00DA5C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982" w:type="dxa"/>
            <w:vAlign w:val="center"/>
          </w:tcPr>
          <w:p w14:paraId="43DAA7B0" w14:textId="77777777" w:rsidR="00DA5C01" w:rsidRPr="00A332DF" w:rsidRDefault="00DA5C01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التبادلبعدالتقييم</w:t>
            </w:r>
          </w:p>
          <w:p w14:paraId="365FD8F0" w14:textId="77777777" w:rsidR="00DA5C01" w:rsidRPr="00A332DF" w:rsidRDefault="007D5C94" w:rsidP="0029353E">
            <w:pPr>
              <w:spacing w:after="0" w:line="240" w:lineRule="auto"/>
              <w:jc w:val="center"/>
            </w:pPr>
            <w:r w:rsidRPr="007D5C94">
              <w:rPr>
                <w:rFonts w:hint="cs"/>
                <w:rtl/>
              </w:rPr>
              <w:t>تاريخ</w:t>
            </w:r>
            <w:r w:rsidRPr="007D5C94">
              <w:rPr>
                <w:rtl/>
              </w:rPr>
              <w:t xml:space="preserve"> </w:t>
            </w:r>
            <w:r w:rsidRPr="007D5C94">
              <w:rPr>
                <w:rFonts w:hint="cs"/>
                <w:rtl/>
              </w:rPr>
              <w:t>مراجعة</w:t>
            </w:r>
            <w:r w:rsidRPr="007D5C94">
              <w:rPr>
                <w:rtl/>
              </w:rPr>
              <w:t xml:space="preserve"> </w:t>
            </w:r>
            <w:r w:rsidRPr="007D5C94">
              <w:rPr>
                <w:rFonts w:hint="cs"/>
                <w:rtl/>
              </w:rPr>
              <w:t>الأوراق</w:t>
            </w:r>
            <w:r w:rsidR="00DA5C01" w:rsidRPr="00A332DF">
              <w:rPr>
                <w:rFonts w:hint="cs"/>
                <w:rtl/>
              </w:rPr>
              <w:t>)</w:t>
            </w:r>
            <w:r w:rsidR="00DA5C01" w:rsidRPr="00A332DF">
              <w:t>)</w:t>
            </w:r>
          </w:p>
        </w:tc>
        <w:tc>
          <w:tcPr>
            <w:tcW w:w="1158" w:type="dxa"/>
            <w:vAlign w:val="center"/>
          </w:tcPr>
          <w:p w14:paraId="16124C67" w14:textId="77777777" w:rsidR="00DA5C01" w:rsidRPr="00774337" w:rsidRDefault="00DA5C01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معيارالتقييم</w:t>
            </w:r>
            <w:r w:rsidRPr="00774337">
              <w:t>(2)</w:t>
            </w:r>
          </w:p>
        </w:tc>
      </w:tr>
      <w:tr w:rsidR="00112B59" w:rsidRPr="00774337" w14:paraId="1331448D" w14:textId="77777777" w:rsidTr="00973459">
        <w:tc>
          <w:tcPr>
            <w:tcW w:w="1384" w:type="dxa"/>
          </w:tcPr>
          <w:p w14:paraId="2BB3AB74" w14:textId="77777777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14:paraId="26C539DD" w14:textId="77777777" w:rsidR="00112B59" w:rsidRPr="00774337" w:rsidRDefault="00112B59" w:rsidP="00E2739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14:paraId="77499A04" w14:textId="77777777" w:rsidR="00112B59" w:rsidRPr="00774337" w:rsidRDefault="00112B59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نعم</w:t>
            </w:r>
          </w:p>
        </w:tc>
        <w:tc>
          <w:tcPr>
            <w:tcW w:w="2126" w:type="dxa"/>
            <w:gridSpan w:val="3"/>
          </w:tcPr>
          <w:p w14:paraId="5DA67746" w14:textId="77777777" w:rsidR="00112B59" w:rsidRDefault="007D5C94" w:rsidP="00DA5C01">
            <w:pPr>
              <w:spacing w:after="0" w:line="240" w:lineRule="auto"/>
              <w:jc w:val="center"/>
            </w:pPr>
            <w:r>
              <w:t>12.5</w:t>
            </w:r>
          </w:p>
          <w:p w14:paraId="563AA0F4" w14:textId="77777777" w:rsidR="00973459" w:rsidRPr="00774337" w:rsidRDefault="00973459" w:rsidP="00DA5C01">
            <w:pPr>
              <w:spacing w:after="0" w:line="240" w:lineRule="auto"/>
              <w:jc w:val="center"/>
            </w:pPr>
          </w:p>
        </w:tc>
        <w:tc>
          <w:tcPr>
            <w:tcW w:w="1982" w:type="dxa"/>
          </w:tcPr>
          <w:p w14:paraId="223D9964" w14:textId="6B871AD0" w:rsidR="00112B59" w:rsidRPr="00A332DF" w:rsidRDefault="007D5C94" w:rsidP="00D509D9">
            <w:pPr>
              <w:spacing w:after="0" w:line="240" w:lineRule="auto"/>
              <w:jc w:val="center"/>
            </w:pPr>
            <w:r>
              <w:t>06</w:t>
            </w:r>
            <w:r w:rsidR="00112B59">
              <w:t>/</w:t>
            </w:r>
            <w:r>
              <w:t>0</w:t>
            </w:r>
            <w:r w:rsidR="00D509D9">
              <w:t>5</w:t>
            </w:r>
            <w:r w:rsidR="00112B59">
              <w:t>/202</w:t>
            </w:r>
            <w:r w:rsidR="00AF0433">
              <w:t>6</w:t>
            </w:r>
          </w:p>
        </w:tc>
        <w:tc>
          <w:tcPr>
            <w:tcW w:w="1158" w:type="dxa"/>
          </w:tcPr>
          <w:p w14:paraId="3032689F" w14:textId="77777777" w:rsidR="00112B59" w:rsidRDefault="00112B5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>ت و</w:t>
            </w:r>
          </w:p>
          <w:p w14:paraId="18E466B1" w14:textId="77777777" w:rsidR="00112B59" w:rsidRDefault="00112B5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>ن</w:t>
            </w:r>
          </w:p>
          <w:p w14:paraId="0D44605B" w14:textId="77777777" w:rsidR="00112B59" w:rsidRPr="00774337" w:rsidRDefault="00112B59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ن ت</w:t>
            </w:r>
          </w:p>
        </w:tc>
      </w:tr>
      <w:tr w:rsidR="00595FC4" w:rsidRPr="00774337" w14:paraId="2761DCFF" w14:textId="77777777" w:rsidTr="00774337">
        <w:tc>
          <w:tcPr>
            <w:tcW w:w="9060" w:type="dxa"/>
            <w:gridSpan w:val="9"/>
            <w:shd w:val="clear" w:color="auto" w:fill="F2F2F2"/>
          </w:tcPr>
          <w:p w14:paraId="641F7F41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اختبارالمعرفة الثاني</w:t>
            </w:r>
          </w:p>
        </w:tc>
      </w:tr>
      <w:tr w:rsidR="00112B59" w:rsidRPr="00774337" w14:paraId="476CD182" w14:textId="77777777" w:rsidTr="00721908">
        <w:tc>
          <w:tcPr>
            <w:tcW w:w="2812" w:type="dxa"/>
            <w:gridSpan w:val="3"/>
            <w:vAlign w:val="center"/>
          </w:tcPr>
          <w:p w14:paraId="7067EA31" w14:textId="77777777" w:rsidR="007D5C94" w:rsidRDefault="007D5C94" w:rsidP="007D5C94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امتحان كتابي</w:t>
            </w:r>
          </w:p>
          <w:p w14:paraId="5D90458C" w14:textId="77777777" w:rsidR="00112B59" w:rsidRPr="00112B59" w:rsidRDefault="00112B59" w:rsidP="00112B5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</w:p>
          <w:p w14:paraId="02C8ED7F" w14:textId="77777777" w:rsidR="00112B59" w:rsidRPr="00774337" w:rsidRDefault="00112B59" w:rsidP="003C1A49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  <w:vAlign w:val="center"/>
          </w:tcPr>
          <w:p w14:paraId="714BC83F" w14:textId="77777777" w:rsidR="00112B59" w:rsidRPr="00774337" w:rsidRDefault="00112B5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560" w:type="dxa"/>
            <w:vAlign w:val="center"/>
          </w:tcPr>
          <w:p w14:paraId="034E120D" w14:textId="77777777" w:rsidR="00112B59" w:rsidRPr="00774337" w:rsidRDefault="00112B5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3423" w:type="dxa"/>
            <w:gridSpan w:val="3"/>
            <w:vAlign w:val="center"/>
          </w:tcPr>
          <w:p w14:paraId="65173C2F" w14:textId="77777777" w:rsidR="00112B59" w:rsidRPr="00774337" w:rsidRDefault="00112B59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معيارالتقييم</w:t>
            </w:r>
            <w:r w:rsidRPr="00774337">
              <w:t>(2)</w:t>
            </w:r>
          </w:p>
        </w:tc>
      </w:tr>
      <w:tr w:rsidR="00112B59" w:rsidRPr="00774337" w14:paraId="4DA52E90" w14:textId="77777777" w:rsidTr="003C43D3">
        <w:tc>
          <w:tcPr>
            <w:tcW w:w="2812" w:type="dxa"/>
            <w:gridSpan w:val="3"/>
          </w:tcPr>
          <w:p w14:paraId="34AE516D" w14:textId="77777777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</w:tcPr>
          <w:p w14:paraId="1E769D57" w14:textId="77777777" w:rsidR="00112B59" w:rsidRPr="00774337" w:rsidRDefault="007D5C94" w:rsidP="00774337">
            <w:pPr>
              <w:spacing w:after="0" w:line="240" w:lineRule="auto"/>
              <w:jc w:val="center"/>
            </w:pPr>
            <w:r w:rsidRPr="007D5C94">
              <w:rPr>
                <w:rFonts w:hint="cs"/>
                <w:rtl/>
              </w:rPr>
              <w:t>لا</w:t>
            </w:r>
          </w:p>
        </w:tc>
        <w:tc>
          <w:tcPr>
            <w:tcW w:w="1560" w:type="dxa"/>
          </w:tcPr>
          <w:p w14:paraId="477EC4CF" w14:textId="77777777" w:rsidR="00112B59" w:rsidRPr="00774337" w:rsidRDefault="007D5C94" w:rsidP="00A548BB">
            <w:pPr>
              <w:spacing w:after="0" w:line="240" w:lineRule="auto"/>
              <w:jc w:val="center"/>
            </w:pPr>
            <w:r>
              <w:t>7.5</w:t>
            </w:r>
          </w:p>
        </w:tc>
        <w:tc>
          <w:tcPr>
            <w:tcW w:w="3423" w:type="dxa"/>
            <w:gridSpan w:val="3"/>
          </w:tcPr>
          <w:p w14:paraId="6551077F" w14:textId="77777777" w:rsidR="00112B59" w:rsidRDefault="00112B59" w:rsidP="00112B59">
            <w:pPr>
              <w:pStyle w:val="PrformatHTML"/>
              <w:bidi/>
              <w:rPr>
                <w:rStyle w:val="y2iqfc"/>
                <w:rtl/>
              </w:rPr>
            </w:pPr>
            <w:r>
              <w:rPr>
                <w:rStyle w:val="y2iqfc"/>
                <w:rFonts w:hint="cs"/>
                <w:rtl/>
              </w:rPr>
              <w:t>- إجابات على الأسئلة</w:t>
            </w:r>
          </w:p>
          <w:p w14:paraId="70998C38" w14:textId="77777777" w:rsidR="00112B59" w:rsidRPr="00774337" w:rsidRDefault="00112B59" w:rsidP="007D5C94">
            <w:pPr>
              <w:pStyle w:val="PrformatHTML"/>
              <w:bidi/>
            </w:pPr>
          </w:p>
        </w:tc>
      </w:tr>
    </w:tbl>
    <w:p w14:paraId="54F82BA5" w14:textId="77777777"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عرضتقديميفردي،</w:t>
      </w:r>
      <w:r w:rsidR="000C63FC" w:rsidRPr="009862F5">
        <w:rPr>
          <w:rFonts w:hint="cs"/>
          <w:b/>
          <w:bCs/>
          <w:rtl/>
        </w:rPr>
        <w:t>ع ق</w:t>
      </w:r>
      <w:r w:rsidRPr="009862F5">
        <w:rPr>
          <w:rFonts w:hint="cs"/>
          <w:rtl/>
        </w:rPr>
        <w:t>عرضتقديمي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14:paraId="4FAF30E8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14:paraId="0EF41791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2CA9A470" w14:textId="77777777" w:rsidTr="00774337">
        <w:tc>
          <w:tcPr>
            <w:tcW w:w="9060" w:type="dxa"/>
            <w:gridSpan w:val="2"/>
            <w:shd w:val="clear" w:color="auto" w:fill="F2F2F2"/>
          </w:tcPr>
          <w:p w14:paraId="4538BCA3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</w:p>
        </w:tc>
      </w:tr>
      <w:tr w:rsidR="0042399D" w:rsidRPr="00774337" w14:paraId="0B7343BB" w14:textId="77777777" w:rsidTr="00774337">
        <w:tc>
          <w:tcPr>
            <w:tcW w:w="2122" w:type="dxa"/>
            <w:shd w:val="clear" w:color="auto" w:fill="F2F2F2"/>
          </w:tcPr>
          <w:p w14:paraId="031633C2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05CC4F81" w14:textId="77777777" w:rsidR="00BA1AF9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منصة التعليم الإلكتروني </w:t>
            </w:r>
            <w:r w:rsidRPr="00BA1AF9">
              <w:rPr>
                <w:rStyle w:val="y2iqfc"/>
                <w:rFonts w:asciiTheme="minorHAnsi" w:hAnsiTheme="minorHAnsi"/>
                <w:sz w:val="22"/>
                <w:szCs w:val="22"/>
              </w:rPr>
              <w:t>MOODLE</w:t>
            </w:r>
          </w:p>
          <w:p w14:paraId="0A12B9EC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10DF68BD" w14:textId="77777777" w:rsidTr="00774337">
        <w:tc>
          <w:tcPr>
            <w:tcW w:w="2122" w:type="dxa"/>
            <w:shd w:val="clear" w:color="auto" w:fill="F2F2F2"/>
          </w:tcPr>
          <w:p w14:paraId="5FFA1F92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الويب،الشبكةالمحلية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199A17A6" w14:textId="77777777" w:rsidR="0042399D" w:rsidRPr="00774337" w:rsidRDefault="0042399D" w:rsidP="00774337">
            <w:pPr>
              <w:spacing w:after="0" w:line="240" w:lineRule="auto"/>
            </w:pPr>
          </w:p>
          <w:p w14:paraId="4789E9E9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552C08FE" w14:textId="77777777" w:rsidTr="00774337">
        <w:tc>
          <w:tcPr>
            <w:tcW w:w="2122" w:type="dxa"/>
            <w:shd w:val="clear" w:color="auto" w:fill="F2F2F2"/>
          </w:tcPr>
          <w:p w14:paraId="65C1CD03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56E2C85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59345758" w14:textId="77777777" w:rsidTr="00774337">
        <w:tc>
          <w:tcPr>
            <w:tcW w:w="2122" w:type="dxa"/>
            <w:shd w:val="clear" w:color="auto" w:fill="F2F2F2"/>
          </w:tcPr>
          <w:p w14:paraId="1561E73F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67F10FBC" w14:textId="77777777" w:rsidR="0042399D" w:rsidRPr="00774337" w:rsidRDefault="0042399D" w:rsidP="00774337">
            <w:pPr>
              <w:spacing w:after="0" w:line="240" w:lineRule="auto"/>
            </w:pPr>
          </w:p>
          <w:p w14:paraId="25F593D0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2D91D92D" w14:textId="77777777" w:rsidTr="00774337">
        <w:tc>
          <w:tcPr>
            <w:tcW w:w="2122" w:type="dxa"/>
            <w:shd w:val="clear" w:color="auto" w:fill="F2F2F2"/>
          </w:tcPr>
          <w:p w14:paraId="4807C16E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6C947977" w14:textId="77777777" w:rsidR="0042399D" w:rsidRPr="00774337" w:rsidRDefault="0042399D" w:rsidP="00774337">
            <w:pPr>
              <w:spacing w:after="0" w:line="240" w:lineRule="auto"/>
            </w:pPr>
          </w:p>
          <w:p w14:paraId="1704C8A3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34F17362" w14:textId="77777777" w:rsidTr="00774337">
        <w:tc>
          <w:tcPr>
            <w:tcW w:w="2122" w:type="dxa"/>
            <w:shd w:val="clear" w:color="auto" w:fill="F2F2F2"/>
          </w:tcPr>
          <w:p w14:paraId="4F456385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</w:p>
        </w:tc>
        <w:tc>
          <w:tcPr>
            <w:tcW w:w="6938" w:type="dxa"/>
          </w:tcPr>
          <w:p w14:paraId="3407CCCB" w14:textId="77777777" w:rsidR="0042399D" w:rsidRPr="00774337" w:rsidRDefault="0042399D" w:rsidP="00774337">
            <w:pPr>
              <w:spacing w:after="0" w:line="240" w:lineRule="auto"/>
            </w:pPr>
          </w:p>
          <w:p w14:paraId="2A485BAB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2DE43C49" w14:textId="77777777" w:rsidR="003C1A49" w:rsidRDefault="003C1A49" w:rsidP="00D144DB">
      <w:pPr>
        <w:rPr>
          <w:rtl/>
        </w:rPr>
      </w:pPr>
    </w:p>
    <w:p w14:paraId="27E99383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3C6DCF43" w14:textId="77777777" w:rsidTr="00774337">
        <w:tc>
          <w:tcPr>
            <w:tcW w:w="9060" w:type="dxa"/>
            <w:gridSpan w:val="2"/>
            <w:shd w:val="clear" w:color="auto" w:fill="F2F2F2"/>
          </w:tcPr>
          <w:p w14:paraId="46CCDE02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BA1AF9" w14:paraId="6B01D7F7" w14:textId="77777777" w:rsidTr="00774337">
        <w:tc>
          <w:tcPr>
            <w:tcW w:w="2689" w:type="dxa"/>
            <w:vAlign w:val="center"/>
          </w:tcPr>
          <w:p w14:paraId="5BB523B1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</w:p>
        </w:tc>
        <w:tc>
          <w:tcPr>
            <w:tcW w:w="6371" w:type="dxa"/>
          </w:tcPr>
          <w:p w14:paraId="4F271BC9" w14:textId="77777777"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2A61C9BC" w14:textId="77777777" w:rsidR="00BA1AF9" w:rsidRPr="00BA1AF9" w:rsidRDefault="00BA1AF9" w:rsidP="00BA1AF9">
            <w:pPr>
              <w:pStyle w:val="PrformatHTML"/>
              <w:bidi/>
              <w:rPr>
                <w:rStyle w:val="y2iqfc"/>
                <w:rFonts w:asciiTheme="minorHAnsi" w:hAnsiTheme="minorHAnsi"/>
                <w:sz w:val="22"/>
                <w:szCs w:val="22"/>
                <w:rtl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لديه الأساسيات</w:t>
            </w:r>
          </w:p>
          <w:p w14:paraId="0484F15D" w14:textId="77777777" w:rsidR="00673AFF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في علم الأحياء الدقيقة والكيمياء الحيوية والتكنولوجيا الحيوية</w:t>
            </w:r>
          </w:p>
          <w:p w14:paraId="7B2C3BDF" w14:textId="77777777"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673AFF" w:rsidRPr="00774337" w14:paraId="35799D69" w14:textId="77777777" w:rsidTr="00774337">
        <w:tc>
          <w:tcPr>
            <w:tcW w:w="2689" w:type="dxa"/>
            <w:vAlign w:val="center"/>
          </w:tcPr>
          <w:p w14:paraId="40C7059B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E2EF449" w14:textId="77777777" w:rsidR="00BA1AF9" w:rsidRPr="00BA1AF9" w:rsidRDefault="00BA1AF9" w:rsidP="00BA1AF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BA1AF9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تعزيز فهم الطلاب ومشاركتهم</w:t>
            </w:r>
          </w:p>
          <w:p w14:paraId="5A5E5A5A" w14:textId="77777777" w:rsidR="00673AFF" w:rsidRPr="00BA1AF9" w:rsidRDefault="00673AFF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0BD139F" w14:textId="77777777" w:rsidR="00673AFF" w:rsidRPr="00774337" w:rsidRDefault="00673AFF" w:rsidP="00774337">
            <w:pPr>
              <w:spacing w:after="0" w:line="240" w:lineRule="auto"/>
            </w:pPr>
          </w:p>
          <w:p w14:paraId="20A6AE4E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15988C08" w14:textId="77777777" w:rsidR="00D144DB" w:rsidRDefault="00D144DB" w:rsidP="00D144DB"/>
    <w:p w14:paraId="1840BBF1" w14:textId="77777777" w:rsidR="0061171B" w:rsidRDefault="0061171B" w:rsidP="00D144DB"/>
    <w:p w14:paraId="0676C666" w14:textId="77777777" w:rsidR="007D5C94" w:rsidRDefault="007D5C94" w:rsidP="00D144DB"/>
    <w:p w14:paraId="15A5F33A" w14:textId="77777777" w:rsidR="007D5C94" w:rsidRDefault="007D5C94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A014F8" w14:textId="77777777" w:rsidTr="00774337">
        <w:tc>
          <w:tcPr>
            <w:tcW w:w="9060" w:type="dxa"/>
            <w:gridSpan w:val="2"/>
            <w:shd w:val="clear" w:color="auto" w:fill="F2F2F2"/>
          </w:tcPr>
          <w:p w14:paraId="1A70A614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 xml:space="preserve">قائمة المراجع </w:t>
            </w:r>
          </w:p>
        </w:tc>
      </w:tr>
      <w:tr w:rsidR="004A3421" w:rsidRPr="00D509D9" w14:paraId="6FCC012D" w14:textId="77777777" w:rsidTr="00774337">
        <w:tc>
          <w:tcPr>
            <w:tcW w:w="2689" w:type="dxa"/>
          </w:tcPr>
          <w:p w14:paraId="0E5167C8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64071688" w14:textId="77777777" w:rsidR="004A3421" w:rsidRPr="00774337" w:rsidRDefault="004A3421" w:rsidP="00774337">
            <w:pPr>
              <w:spacing w:after="0" w:line="240" w:lineRule="auto"/>
            </w:pPr>
          </w:p>
          <w:p w14:paraId="7EF8460E" w14:textId="77777777" w:rsidR="00BA1AF9" w:rsidRPr="004A580F" w:rsidRDefault="00BA1AF9" w:rsidP="00BA1AF9">
            <w:pPr>
              <w:pStyle w:val="NormalWeb"/>
              <w:spacing w:before="0" w:beforeAutospacing="0" w:after="0" w:afterAutospacing="0"/>
            </w:pPr>
            <w:r w:rsidRPr="004A580F">
              <w:t>Génie fermentaire. Travaux pratiques. Ed: Paris Doin, 1991.</w:t>
            </w:r>
          </w:p>
          <w:p w14:paraId="15A48172" w14:textId="77777777" w:rsidR="00BA1AF9" w:rsidRPr="004A580F" w:rsidRDefault="00BA1AF9" w:rsidP="00BA1AF9">
            <w:pPr>
              <w:pStyle w:val="NormalWeb"/>
              <w:spacing w:before="0" w:beforeAutospacing="0" w:after="0" w:afterAutospacing="0"/>
            </w:pPr>
            <w:r w:rsidRPr="004A580F">
              <w:t>Biotechnologies. Principes et méthodes. Ed: Paris Doin, 1992.</w:t>
            </w:r>
          </w:p>
          <w:p w14:paraId="6306BDB7" w14:textId="77777777" w:rsidR="00BA1AF9" w:rsidRPr="00BA1AF9" w:rsidRDefault="00BA1AF9" w:rsidP="00BA1AF9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4A580F">
              <w:t xml:space="preserve">Microbiologie industrielle. Les micro-organismes d'intérêt industriel. </w:t>
            </w:r>
            <w:r w:rsidRPr="00BA1AF9">
              <w:rPr>
                <w:lang w:val="en-US"/>
              </w:rPr>
              <w:t>Ed : Paris Tec et Doc-Lavoisier-APRIA, 1993.</w:t>
            </w:r>
          </w:p>
          <w:p w14:paraId="14A90461" w14:textId="77777777" w:rsidR="00BA1AF9" w:rsidRDefault="00BA1AF9" w:rsidP="00BA1AF9">
            <w:pPr>
              <w:spacing w:before="100" w:beforeAutospacing="1" w:after="100" w:afterAutospacing="1"/>
              <w:outlineLvl w:val="0"/>
              <w:rPr>
                <w:lang w:val="en-US"/>
              </w:rPr>
            </w:pPr>
            <w:hyperlink r:id="rId6" w:tooltip="Go to Recent Developments in Applied Microbiology and Biochemistry on ScienceDirect" w:history="1">
              <w:r w:rsidRPr="004A580F">
                <w:rPr>
                  <w:rStyle w:val="anchor-text"/>
                  <w:lang w:val="en-US"/>
                </w:rPr>
                <w:t>Recent Developments in Applied Microbiology and Biochemistry</w:t>
              </w:r>
            </w:hyperlink>
            <w:r w:rsidRPr="004A580F">
              <w:rPr>
                <w:b/>
                <w:bCs/>
                <w:lang w:val="en-US"/>
              </w:rPr>
              <w:t xml:space="preserve"> </w:t>
            </w:r>
            <w:r w:rsidRPr="004A580F">
              <w:rPr>
                <w:lang w:val="en-US"/>
              </w:rPr>
              <w:t xml:space="preserve">Chapter 9 - </w:t>
            </w:r>
            <w:r w:rsidRPr="004A580F">
              <w:rPr>
                <w:rStyle w:val="title-text"/>
                <w:lang w:val="en-US"/>
              </w:rPr>
              <w:t>Emerging Trends in the Industrial</w:t>
            </w:r>
            <w:r w:rsidRPr="004A580F">
              <w:rPr>
                <w:kern w:val="36"/>
                <w:lang w:val="en-US"/>
              </w:rPr>
              <w:t xml:space="preserve"> Production of Chemical Products by Microorganisms </w:t>
            </w:r>
            <w:r w:rsidRPr="004A580F">
              <w:rPr>
                <w:lang w:val="en-US"/>
              </w:rPr>
              <w:t>2019, Pages 107-125</w:t>
            </w:r>
          </w:p>
          <w:p w14:paraId="3319AA1F" w14:textId="77777777" w:rsidR="004A3421" w:rsidRPr="00BA1AF9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7AA03988" w14:textId="77777777" w:rsidR="005F6BBF" w:rsidRPr="00BA1AF9" w:rsidRDefault="005F6BBF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A3421" w:rsidRPr="00774337" w14:paraId="4E6DB4FE" w14:textId="77777777" w:rsidTr="00774337">
        <w:tc>
          <w:tcPr>
            <w:tcW w:w="2689" w:type="dxa"/>
          </w:tcPr>
          <w:p w14:paraId="00561569" w14:textId="77777777" w:rsidR="004A3421" w:rsidRPr="00774337" w:rsidRDefault="00AE28C0" w:rsidP="00AE28C0">
            <w:pPr>
              <w:spacing w:after="0" w:line="240" w:lineRule="auto"/>
            </w:pP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01800C94" w14:textId="77777777" w:rsidR="004A3421" w:rsidRPr="00244DAF" w:rsidRDefault="004A3421" w:rsidP="00774337">
            <w:pPr>
              <w:spacing w:after="0" w:line="240" w:lineRule="auto"/>
              <w:rPr>
                <w:lang w:val="en-US"/>
              </w:rPr>
            </w:pPr>
          </w:p>
          <w:p w14:paraId="286F3C6C" w14:textId="77777777" w:rsidR="005F6BBF" w:rsidRPr="00774337" w:rsidRDefault="005F6BBF" w:rsidP="007D5C94">
            <w:pPr>
              <w:spacing w:after="0" w:line="240" w:lineRule="auto"/>
            </w:pPr>
          </w:p>
        </w:tc>
      </w:tr>
      <w:tr w:rsidR="004A3421" w:rsidRPr="00774337" w14:paraId="78810002" w14:textId="77777777" w:rsidTr="00774337">
        <w:tc>
          <w:tcPr>
            <w:tcW w:w="2689" w:type="dxa"/>
          </w:tcPr>
          <w:p w14:paraId="61C54472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67DFB0E3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B91EEC0" w14:textId="77777777" w:rsidR="005F6BBF" w:rsidRPr="00774337" w:rsidRDefault="00244DAF" w:rsidP="007D5C94">
            <w:pPr>
              <w:pStyle w:val="PrformatHTML"/>
              <w:bidi/>
            </w:pPr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 xml:space="preserve">علم الأحياء الدقيقة الصناعية </w:t>
            </w:r>
          </w:p>
        </w:tc>
      </w:tr>
      <w:tr w:rsidR="004A3421" w:rsidRPr="00774337" w14:paraId="7355563E" w14:textId="77777777" w:rsidTr="00774337">
        <w:tc>
          <w:tcPr>
            <w:tcW w:w="2689" w:type="dxa"/>
          </w:tcPr>
          <w:p w14:paraId="07EA38C7" w14:textId="77777777"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3F90DB12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333124E5" w14:textId="77777777" w:rsidR="004A3421" w:rsidRPr="00244DAF" w:rsidRDefault="004A3421" w:rsidP="00774337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F61397B" w14:textId="77777777" w:rsidR="00244DAF" w:rsidRPr="00244DAF" w:rsidRDefault="00244DAF" w:rsidP="00244DAF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 w:rsidRPr="00244DAF">
              <w:rPr>
                <w:rStyle w:val="y2iqfc"/>
                <w:rFonts w:asciiTheme="minorHAnsi" w:hAnsiTheme="minorHAnsi"/>
                <w:sz w:val="22"/>
                <w:szCs w:val="22"/>
                <w:rtl/>
              </w:rPr>
              <w:t>دورة عبر الإنترنت: التخمير النهج العملي</w:t>
            </w:r>
          </w:p>
          <w:p w14:paraId="4FE73126" w14:textId="77777777" w:rsidR="005F6BBF" w:rsidRPr="00774337" w:rsidRDefault="007D5C94" w:rsidP="00774337">
            <w:pPr>
              <w:spacing w:after="0" w:line="240" w:lineRule="auto"/>
            </w:pPr>
            <w:r w:rsidRPr="00CA5340">
              <w:rPr>
                <w:color w:val="00487E"/>
              </w:rPr>
              <w:t>https://snv-courses.univ-setif.dz/course/index.php?categoryid=98</w:t>
            </w:r>
          </w:p>
        </w:tc>
      </w:tr>
    </w:tbl>
    <w:p w14:paraId="2BDA87C1" w14:textId="77777777" w:rsidR="002D07C3" w:rsidRDefault="002D07C3" w:rsidP="00D144DB"/>
    <w:p w14:paraId="7996BB12" w14:textId="77777777" w:rsidR="009B73C9" w:rsidRDefault="00000000" w:rsidP="00BE6AF2">
      <w:r>
        <w:rPr>
          <w:b/>
          <w:bCs/>
          <w:noProof/>
          <w:u w:val="single"/>
          <w:lang w:eastAsia="fr-FR"/>
        </w:rPr>
        <w:pict w14:anchorId="26939814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14:paraId="581E3DEF" w14:textId="77777777"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14:paraId="1B3AE6B3" w14:textId="77777777"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85096552">
    <w:abstractNumId w:val="3"/>
  </w:num>
  <w:num w:numId="2" w16cid:durableId="1232084514">
    <w:abstractNumId w:val="2"/>
  </w:num>
  <w:num w:numId="3" w16cid:durableId="2074043315">
    <w:abstractNumId w:val="2"/>
  </w:num>
  <w:num w:numId="4" w16cid:durableId="1610815528">
    <w:abstractNumId w:val="2"/>
  </w:num>
  <w:num w:numId="5" w16cid:durableId="61875856">
    <w:abstractNumId w:val="7"/>
  </w:num>
  <w:num w:numId="6" w16cid:durableId="1598907296">
    <w:abstractNumId w:val="7"/>
  </w:num>
  <w:num w:numId="7" w16cid:durableId="810829559">
    <w:abstractNumId w:val="7"/>
  </w:num>
  <w:num w:numId="8" w16cid:durableId="1279415126">
    <w:abstractNumId w:val="7"/>
  </w:num>
  <w:num w:numId="9" w16cid:durableId="766191626">
    <w:abstractNumId w:val="7"/>
  </w:num>
  <w:num w:numId="10" w16cid:durableId="1355227626">
    <w:abstractNumId w:val="7"/>
  </w:num>
  <w:num w:numId="11" w16cid:durableId="406996568">
    <w:abstractNumId w:val="7"/>
  </w:num>
  <w:num w:numId="12" w16cid:durableId="1897546324">
    <w:abstractNumId w:val="6"/>
  </w:num>
  <w:num w:numId="13" w16cid:durableId="334891556">
    <w:abstractNumId w:val="0"/>
  </w:num>
  <w:num w:numId="14" w16cid:durableId="1638144722">
    <w:abstractNumId w:val="5"/>
  </w:num>
  <w:num w:numId="15" w16cid:durableId="1326056501">
    <w:abstractNumId w:val="1"/>
  </w:num>
  <w:num w:numId="16" w16cid:durableId="1289511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FD2"/>
    <w:rsid w:val="00030D59"/>
    <w:rsid w:val="000371C0"/>
    <w:rsid w:val="00060527"/>
    <w:rsid w:val="000A2139"/>
    <w:rsid w:val="000A4295"/>
    <w:rsid w:val="000C19B5"/>
    <w:rsid w:val="000C63FC"/>
    <w:rsid w:val="00112B59"/>
    <w:rsid w:val="00121DA8"/>
    <w:rsid w:val="00137319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44DAF"/>
    <w:rsid w:val="0027324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73695"/>
    <w:rsid w:val="003C1A49"/>
    <w:rsid w:val="003E5702"/>
    <w:rsid w:val="003F1728"/>
    <w:rsid w:val="00406172"/>
    <w:rsid w:val="0042399D"/>
    <w:rsid w:val="004331A8"/>
    <w:rsid w:val="0045452F"/>
    <w:rsid w:val="00457208"/>
    <w:rsid w:val="004A3421"/>
    <w:rsid w:val="004A6397"/>
    <w:rsid w:val="004D05ED"/>
    <w:rsid w:val="004F74F5"/>
    <w:rsid w:val="005307B2"/>
    <w:rsid w:val="00594919"/>
    <w:rsid w:val="00595FC4"/>
    <w:rsid w:val="005F6BBF"/>
    <w:rsid w:val="00606FA1"/>
    <w:rsid w:val="0061109B"/>
    <w:rsid w:val="0061171B"/>
    <w:rsid w:val="006142FA"/>
    <w:rsid w:val="00647E89"/>
    <w:rsid w:val="00653D1C"/>
    <w:rsid w:val="00662DE5"/>
    <w:rsid w:val="00673AFF"/>
    <w:rsid w:val="0068070C"/>
    <w:rsid w:val="006837EF"/>
    <w:rsid w:val="006873D3"/>
    <w:rsid w:val="006B258A"/>
    <w:rsid w:val="006B4A37"/>
    <w:rsid w:val="006D0532"/>
    <w:rsid w:val="006E6096"/>
    <w:rsid w:val="00720D6D"/>
    <w:rsid w:val="00733787"/>
    <w:rsid w:val="00753EC1"/>
    <w:rsid w:val="00765534"/>
    <w:rsid w:val="00770375"/>
    <w:rsid w:val="00774337"/>
    <w:rsid w:val="007A62DA"/>
    <w:rsid w:val="007C31EF"/>
    <w:rsid w:val="007C40DD"/>
    <w:rsid w:val="007D5C94"/>
    <w:rsid w:val="007E39E8"/>
    <w:rsid w:val="007F07BD"/>
    <w:rsid w:val="007F2103"/>
    <w:rsid w:val="007F3496"/>
    <w:rsid w:val="00824259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73459"/>
    <w:rsid w:val="009862F5"/>
    <w:rsid w:val="009A4FF8"/>
    <w:rsid w:val="009B522E"/>
    <w:rsid w:val="009B73C9"/>
    <w:rsid w:val="009E136F"/>
    <w:rsid w:val="00A03600"/>
    <w:rsid w:val="00A0598F"/>
    <w:rsid w:val="00A112B5"/>
    <w:rsid w:val="00A274BD"/>
    <w:rsid w:val="00A332DF"/>
    <w:rsid w:val="00A51AD1"/>
    <w:rsid w:val="00A54588"/>
    <w:rsid w:val="00A548BB"/>
    <w:rsid w:val="00A55690"/>
    <w:rsid w:val="00A56080"/>
    <w:rsid w:val="00AB6A9F"/>
    <w:rsid w:val="00AC718F"/>
    <w:rsid w:val="00AD5FD9"/>
    <w:rsid w:val="00AE28C0"/>
    <w:rsid w:val="00AF0433"/>
    <w:rsid w:val="00AF78E1"/>
    <w:rsid w:val="00B109A7"/>
    <w:rsid w:val="00B326BE"/>
    <w:rsid w:val="00BA1AF9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509D9"/>
    <w:rsid w:val="00D54A34"/>
    <w:rsid w:val="00D75F05"/>
    <w:rsid w:val="00D869E4"/>
    <w:rsid w:val="00DA5C01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52F13"/>
    <w:rsid w:val="00F70E1D"/>
    <w:rsid w:val="00F80FD2"/>
    <w:rsid w:val="00F83870"/>
    <w:rsid w:val="00F85A0D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A3236"/>
  <w15:docId w15:val="{FD4924C1-0318-465C-8E5E-FF87DB82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030D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030D59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030D59"/>
  </w:style>
  <w:style w:type="character" w:customStyle="1" w:styleId="ellipsistext">
    <w:name w:val="ellipsis_text"/>
    <w:basedOn w:val="Policepardfaut"/>
    <w:rsid w:val="00DA5C01"/>
  </w:style>
  <w:style w:type="paragraph" w:styleId="NormalWeb">
    <w:name w:val="Normal (Web)"/>
    <w:basedOn w:val="Normal"/>
    <w:uiPriority w:val="99"/>
    <w:unhideWhenUsed/>
    <w:rsid w:val="00BA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le-text">
    <w:name w:val="title-text"/>
    <w:basedOn w:val="Policepardfaut"/>
    <w:rsid w:val="00BA1AF9"/>
  </w:style>
  <w:style w:type="character" w:customStyle="1" w:styleId="anchor-text">
    <w:name w:val="anchor-text"/>
    <w:basedOn w:val="Policepardfaut"/>
    <w:rsid w:val="00BA1AF9"/>
  </w:style>
  <w:style w:type="character" w:customStyle="1" w:styleId="hgkelc">
    <w:name w:val="hgkelc"/>
    <w:basedOn w:val="Policepardfaut"/>
    <w:rsid w:val="00753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ciencedirect.com/science/book/97801281632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E565-96D2-4C8C-A9D6-C3A15796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87</TotalTime>
  <Pages>3</Pages>
  <Words>418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LENOVO</cp:lastModifiedBy>
  <cp:revision>17</cp:revision>
  <cp:lastPrinted>2023-02-19T12:06:00Z</cp:lastPrinted>
  <dcterms:created xsi:type="dcterms:W3CDTF">2023-12-10T12:35:00Z</dcterms:created>
  <dcterms:modified xsi:type="dcterms:W3CDTF">2026-07-14T10:55:00Z</dcterms:modified>
</cp:coreProperties>
</file>